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2D54" w14:textId="77777777" w:rsidR="00330D9A" w:rsidRDefault="00330D9A" w:rsidP="00330D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DAMPORT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34CFB473" w14:textId="77777777" w:rsidR="00330D9A" w:rsidRDefault="00330D9A" w:rsidP="00330D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Middle Combe, Wiltshire. Gentleman.</w:t>
      </w:r>
    </w:p>
    <w:p w14:paraId="1F4A7DD1" w14:textId="77777777" w:rsidR="00330D9A" w:rsidRDefault="00330D9A" w:rsidP="00330D9A">
      <w:pPr>
        <w:rPr>
          <w:rFonts w:ascii="Times New Roman" w:hAnsi="Times New Roman" w:cs="Times New Roman"/>
          <w:sz w:val="24"/>
          <w:szCs w:val="24"/>
        </w:rPr>
      </w:pPr>
    </w:p>
    <w:p w14:paraId="07C96CD5" w14:textId="77777777" w:rsidR="00330D9A" w:rsidRDefault="00330D9A" w:rsidP="00330D9A">
      <w:pPr>
        <w:rPr>
          <w:rFonts w:ascii="Times New Roman" w:hAnsi="Times New Roman" w:cs="Times New Roman"/>
          <w:sz w:val="24"/>
          <w:szCs w:val="24"/>
        </w:rPr>
      </w:pPr>
    </w:p>
    <w:p w14:paraId="5560D9CE" w14:textId="77777777" w:rsidR="00330D9A" w:rsidRDefault="00330D9A" w:rsidP="00330D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7F90970A" w14:textId="77777777" w:rsidR="00330D9A" w:rsidRDefault="00330D9A" w:rsidP="00330D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(https://waalt.uh.edu/index.php/CP40/861)</w:t>
      </w:r>
    </w:p>
    <w:p w14:paraId="68FF475A" w14:textId="77777777" w:rsidR="00330D9A" w:rsidRDefault="00330D9A" w:rsidP="00330D9A">
      <w:pPr>
        <w:rPr>
          <w:rFonts w:ascii="Times New Roman" w:hAnsi="Times New Roman" w:cs="Times New Roman"/>
          <w:sz w:val="24"/>
          <w:szCs w:val="24"/>
        </w:rPr>
      </w:pPr>
    </w:p>
    <w:p w14:paraId="2461371E" w14:textId="77777777" w:rsidR="00330D9A" w:rsidRDefault="00330D9A" w:rsidP="00330D9A">
      <w:pPr>
        <w:rPr>
          <w:rFonts w:ascii="Times New Roman" w:hAnsi="Times New Roman" w:cs="Times New Roman"/>
          <w:sz w:val="24"/>
          <w:szCs w:val="24"/>
        </w:rPr>
      </w:pPr>
    </w:p>
    <w:p w14:paraId="408C3132" w14:textId="77777777" w:rsidR="00330D9A" w:rsidRDefault="00330D9A" w:rsidP="00330D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January 2022</w:t>
      </w:r>
    </w:p>
    <w:p w14:paraId="0239093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8EB4B" w14:textId="77777777" w:rsidR="00330D9A" w:rsidRDefault="00330D9A" w:rsidP="009139A6">
      <w:r>
        <w:separator/>
      </w:r>
    </w:p>
  </w:endnote>
  <w:endnote w:type="continuationSeparator" w:id="0">
    <w:p w14:paraId="5FD7DA63" w14:textId="77777777" w:rsidR="00330D9A" w:rsidRDefault="00330D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75B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457A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15F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4100C" w14:textId="77777777" w:rsidR="00330D9A" w:rsidRDefault="00330D9A" w:rsidP="009139A6">
      <w:r>
        <w:separator/>
      </w:r>
    </w:p>
  </w:footnote>
  <w:footnote w:type="continuationSeparator" w:id="0">
    <w:p w14:paraId="72BAF939" w14:textId="77777777" w:rsidR="00330D9A" w:rsidRDefault="00330D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1C7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68D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3B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D9A"/>
    <w:rsid w:val="000666E0"/>
    <w:rsid w:val="002510B7"/>
    <w:rsid w:val="00330D9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A4978"/>
  <w15:chartTrackingRefBased/>
  <w15:docId w15:val="{ADE63D66-3214-4ED7-98A2-38DA4A6CF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D9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2022-01-14T08:00:00Z</dcterms:created>
  <dcterms:modified xsi:type="dcterms:W3CDTF">2022-01-14T08:00:00Z</dcterms:modified>
</cp:coreProperties>
</file>